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836" w:rsidRDefault="008C7836" w:rsidP="008C7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HENNEY,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8C7836" w:rsidRDefault="008C7836" w:rsidP="008C7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Boston, Lincolnshire. Merchant.</w:t>
      </w:r>
    </w:p>
    <w:p w:rsidR="008C7836" w:rsidRDefault="008C7836" w:rsidP="008C7836">
      <w:pPr>
        <w:rPr>
          <w:rFonts w:ascii="Times New Roman" w:hAnsi="Times New Roman" w:cs="Times New Roman"/>
        </w:rPr>
      </w:pPr>
    </w:p>
    <w:p w:rsidR="008C7836" w:rsidRDefault="008C7836" w:rsidP="008C7836">
      <w:pPr>
        <w:rPr>
          <w:rFonts w:ascii="Times New Roman" w:hAnsi="Times New Roman" w:cs="Times New Roman"/>
        </w:rPr>
      </w:pPr>
    </w:p>
    <w:p w:rsidR="008C7836" w:rsidRDefault="008C7836" w:rsidP="008C7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Bolles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Gosberkirk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8C7836" w:rsidRDefault="008C7836" w:rsidP="008C7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8C7836" w:rsidRDefault="008C7836" w:rsidP="008C7836">
      <w:pPr>
        <w:rPr>
          <w:rFonts w:ascii="Times New Roman" w:hAnsi="Times New Roman" w:cs="Times New Roman"/>
        </w:rPr>
      </w:pPr>
    </w:p>
    <w:p w:rsidR="008C7836" w:rsidRDefault="008C7836" w:rsidP="008C7836">
      <w:pPr>
        <w:rPr>
          <w:rFonts w:ascii="Times New Roman" w:hAnsi="Times New Roman" w:cs="Times New Roman"/>
        </w:rPr>
      </w:pPr>
    </w:p>
    <w:p w:rsidR="008C7836" w:rsidRDefault="008C7836" w:rsidP="008C7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June 2017</w:t>
      </w:r>
    </w:p>
    <w:p w:rsidR="006B2F86" w:rsidRPr="00E71FC3" w:rsidRDefault="008C78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836" w:rsidRDefault="008C7836" w:rsidP="00E71FC3">
      <w:r>
        <w:separator/>
      </w:r>
    </w:p>
  </w:endnote>
  <w:endnote w:type="continuationSeparator" w:id="0">
    <w:p w:rsidR="008C7836" w:rsidRDefault="008C78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836" w:rsidRDefault="008C7836" w:rsidP="00E71FC3">
      <w:r>
        <w:separator/>
      </w:r>
    </w:p>
  </w:footnote>
  <w:footnote w:type="continuationSeparator" w:id="0">
    <w:p w:rsidR="008C7836" w:rsidRDefault="008C78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836"/>
    <w:rsid w:val="001A7C09"/>
    <w:rsid w:val="00577BD5"/>
    <w:rsid w:val="00656CBA"/>
    <w:rsid w:val="006A1F77"/>
    <w:rsid w:val="00733BE7"/>
    <w:rsid w:val="008C78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77A8C1-BBDE-4F8C-B3C8-5568FF8E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C78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2017-06-15T20:47:00Z</dcterms:created>
  <dcterms:modified xsi:type="dcterms:W3CDTF">2017-06-15T20:48:00Z</dcterms:modified>
</cp:coreProperties>
</file>